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A1F2D" w14:textId="77777777" w:rsidR="00AC7DAE" w:rsidRDefault="00AC7DAE" w:rsidP="00AC7D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Gerard SOTEHILL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7FDAEE37" w14:textId="77777777" w:rsidR="00AC7DAE" w:rsidRDefault="00AC7DAE" w:rsidP="00AC7DAE">
      <w:pPr>
        <w:rPr>
          <w:rFonts w:ascii="Times New Roman" w:hAnsi="Times New Roman" w:cs="Times New Roman"/>
          <w:sz w:val="24"/>
          <w:szCs w:val="24"/>
        </w:rPr>
      </w:pPr>
    </w:p>
    <w:p w14:paraId="0CF1B144" w14:textId="77777777" w:rsidR="00AC7DAE" w:rsidRDefault="00AC7DAE" w:rsidP="00AC7DAE">
      <w:pPr>
        <w:rPr>
          <w:rFonts w:ascii="Times New Roman" w:hAnsi="Times New Roman" w:cs="Times New Roman"/>
          <w:sz w:val="24"/>
          <w:szCs w:val="24"/>
        </w:rPr>
      </w:pPr>
    </w:p>
    <w:p w14:paraId="2F2A25CB" w14:textId="77777777" w:rsidR="00AC7DAE" w:rsidRDefault="00AC7DAE" w:rsidP="00AC7D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Nov.1402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Lincolnshire.</w:t>
      </w:r>
    </w:p>
    <w:p w14:paraId="7EF89709" w14:textId="77777777" w:rsidR="00AC7DAE" w:rsidRDefault="00AC7DAE" w:rsidP="00AC7D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p.181)</w:t>
      </w:r>
    </w:p>
    <w:p w14:paraId="21C7409D" w14:textId="77777777" w:rsidR="00AC7DAE" w:rsidRDefault="00AC7DAE" w:rsidP="00AC7DAE">
      <w:pPr>
        <w:rPr>
          <w:rFonts w:ascii="Times New Roman" w:hAnsi="Times New Roman" w:cs="Times New Roman"/>
          <w:sz w:val="24"/>
          <w:szCs w:val="24"/>
        </w:rPr>
      </w:pPr>
    </w:p>
    <w:p w14:paraId="740682C0" w14:textId="77777777" w:rsidR="00AC7DAE" w:rsidRDefault="00AC7DAE" w:rsidP="00AC7DAE">
      <w:pPr>
        <w:rPr>
          <w:rFonts w:ascii="Times New Roman" w:hAnsi="Times New Roman" w:cs="Times New Roman"/>
          <w:sz w:val="24"/>
          <w:szCs w:val="24"/>
        </w:rPr>
      </w:pPr>
    </w:p>
    <w:p w14:paraId="38D2F709" w14:textId="77777777" w:rsidR="00AC7DAE" w:rsidRDefault="00AC7DAE" w:rsidP="00AC7D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July 2021</w:t>
      </w:r>
    </w:p>
    <w:p w14:paraId="4C04C4C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32D37" w14:textId="77777777" w:rsidR="00AC7DAE" w:rsidRDefault="00AC7DAE" w:rsidP="009139A6">
      <w:r>
        <w:separator/>
      </w:r>
    </w:p>
  </w:endnote>
  <w:endnote w:type="continuationSeparator" w:id="0">
    <w:p w14:paraId="52C04E10" w14:textId="77777777" w:rsidR="00AC7DAE" w:rsidRDefault="00AC7DA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7BBD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8417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28C6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E27FC" w14:textId="77777777" w:rsidR="00AC7DAE" w:rsidRDefault="00AC7DAE" w:rsidP="009139A6">
      <w:r>
        <w:separator/>
      </w:r>
    </w:p>
  </w:footnote>
  <w:footnote w:type="continuationSeparator" w:id="0">
    <w:p w14:paraId="1DC74ECB" w14:textId="77777777" w:rsidR="00AC7DAE" w:rsidRDefault="00AC7DA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9FE8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E17C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B53A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DAE"/>
    <w:rsid w:val="000666E0"/>
    <w:rsid w:val="002510B7"/>
    <w:rsid w:val="005C130B"/>
    <w:rsid w:val="00826F5C"/>
    <w:rsid w:val="009139A6"/>
    <w:rsid w:val="009448BB"/>
    <w:rsid w:val="00A3176C"/>
    <w:rsid w:val="00AC7DAE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168F9C"/>
  <w15:chartTrackingRefBased/>
  <w15:docId w15:val="{872AD9A8-E9B4-4CA1-A6E3-2DEFDAB9D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DAE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20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2021-08-23T18:29:00Z</dcterms:created>
  <dcterms:modified xsi:type="dcterms:W3CDTF">2021-08-23T18:49:00Z</dcterms:modified>
</cp:coreProperties>
</file>